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E4D59">
        <w:rPr>
          <w:rFonts w:cs="Arial"/>
          <w:b/>
          <w:caps/>
          <w:sz w:val="28"/>
          <w:szCs w:val="28"/>
        </w:rPr>
        <w:t>127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E4D59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Moção Congratulatória pelo Dia do Gari, comemorado no último dia 16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B2F48" w:rsidRDefault="003F7497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2E4D59">
        <w:rPr>
          <w:rFonts w:cs="Arial"/>
        </w:rPr>
        <w:t xml:space="preserve">de </w:t>
      </w:r>
      <w:r w:rsidR="002E4D59" w:rsidRPr="002E4D59">
        <w:rPr>
          <w:rFonts w:cs="Arial"/>
        </w:rPr>
        <w:t>Moção Congratulatória pelo Dia do Gari, comemorado no último dia 16 de maio.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2B60CB">
        <w:rPr>
          <w:rFonts w:cs="Arial"/>
        </w:rPr>
        <w:t xml:space="preserve"> </w:t>
      </w:r>
      <w:r w:rsidR="002E4D59">
        <w:rPr>
          <w:rFonts w:cs="Arial"/>
        </w:rPr>
        <w:t xml:space="preserve">19 de maio </w:t>
      </w:r>
      <w:r w:rsidR="002B60CB">
        <w:rPr>
          <w:rFonts w:cs="Arial"/>
        </w:rPr>
        <w:t>de 2021.</w:t>
      </w:r>
    </w:p>
    <w:p w:rsidR="002E4D59" w:rsidRDefault="002E4D59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E4D59" w:rsidRDefault="002E4D59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E4D59" w:rsidRPr="005D429C" w:rsidRDefault="002E4D59" w:rsidP="002E4D59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2E4D59" w:rsidRPr="00F17248" w:rsidRDefault="002E4D59" w:rsidP="002E4D5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2E4D59" w:rsidRDefault="002E4D59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ED8" w:rsidRDefault="00470ED8">
      <w:r>
        <w:separator/>
      </w:r>
    </w:p>
  </w:endnote>
  <w:endnote w:type="continuationSeparator" w:id="0">
    <w:p w:rsidR="00470ED8" w:rsidRDefault="0047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ED8" w:rsidRDefault="00470ED8">
      <w:r>
        <w:separator/>
      </w:r>
    </w:p>
  </w:footnote>
  <w:footnote w:type="continuationSeparator" w:id="0">
    <w:p w:rsidR="00470ED8" w:rsidRDefault="00470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5C83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B60CB"/>
    <w:rsid w:val="002C4B2B"/>
    <w:rsid w:val="002C5C70"/>
    <w:rsid w:val="002D3D9E"/>
    <w:rsid w:val="002E4D59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70ED8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3F2F"/>
    <w:rsid w:val="00AD6B47"/>
    <w:rsid w:val="00AF008E"/>
    <w:rsid w:val="00B10E9F"/>
    <w:rsid w:val="00B5267F"/>
    <w:rsid w:val="00B53894"/>
    <w:rsid w:val="00B57E0F"/>
    <w:rsid w:val="00B75CEF"/>
    <w:rsid w:val="00B87C49"/>
    <w:rsid w:val="00BA1565"/>
    <w:rsid w:val="00BB3F3E"/>
    <w:rsid w:val="00BC44DF"/>
    <w:rsid w:val="00BD1F36"/>
    <w:rsid w:val="00BD3C47"/>
    <w:rsid w:val="00BE1B39"/>
    <w:rsid w:val="00BF2545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109B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88018-B2CF-473B-A4C0-C86D8DBD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2019-12-02T18:32:00Z</cp:lastPrinted>
  <dcterms:created xsi:type="dcterms:W3CDTF">2021-05-18T11:39:00Z</dcterms:created>
  <dcterms:modified xsi:type="dcterms:W3CDTF">2021-05-18T11:39:00Z</dcterms:modified>
</cp:coreProperties>
</file>